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BF" w:rsidRPr="00EC2C79" w:rsidRDefault="00342BBF" w:rsidP="00F224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2BBF" w:rsidRPr="00EC2C79" w:rsidRDefault="00342BBF" w:rsidP="00F224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pict>
          <v:group id="_x0000_s1026" style="position:absolute;left:0;text-align:left;margin-left:-37.15pt;margin-top:-43.55pt;width:505.25pt;height:81.1pt;z-index:251658240" coordorigin="1260,360" coordsize="10105,1622">
            <v:group id="_x0000_s1027" style="position:absolute;left:1260;top:561;width:10105;height:1421" coordorigin="1620,561" coordsize="9745,14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left:1620;top:561;width:1260;height:1111">
                <v:imagedata r:id="rId7" o:title=""/>
              </v:shape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9" type="#_x0000_t136" style="position:absolute;left:3060;top:900;width:5265;height:287" fillcolor="#036" stroked="f">
                <v:imagedata embosscolor="shadow add(51)"/>
                <v:shadow opacity=".5" offset="-6pt,-6pt"/>
                <v:textpath style="font-family:&quot;Times New Roman&quot;;font-size:10pt;font-weight:bold;v-text-kern:t" trim="t" fitpath="t" string="INSPECTORATUL ŞCOLAR AL MUNICIPIULUI BUCUREŞTI&#10;"/>
              </v:shape>
              <v:line id="_x0000_s1030" style="position:absolute" from="1665,1982" to="11365,1982" strokecolor="navy" strokeweight="1.25pt"/>
            </v:group>
            <v:shape id="_x0000_s1031" type="#_x0000_t75" style="position:absolute;left:8460;top:360;width:2700;height:1440">
              <v:imagedata r:id="rId8" o:title=""/>
            </v:shape>
          </v:group>
        </w:pict>
      </w:r>
    </w:p>
    <w:p w:rsidR="00342BBF" w:rsidRPr="00EC2C79" w:rsidRDefault="00342BBF" w:rsidP="00F224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2BBF" w:rsidRDefault="00342BBF" w:rsidP="00E8010F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BBF" w:rsidRPr="00EC2C79" w:rsidRDefault="00342BBF" w:rsidP="00E8010F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79">
        <w:rPr>
          <w:rFonts w:ascii="Times New Roman" w:hAnsi="Times New Roman" w:cs="Times New Roman"/>
          <w:b/>
          <w:sz w:val="24"/>
          <w:szCs w:val="24"/>
        </w:rPr>
        <w:t>ECHIVALARE A TITLULUI DE DOCTOR CU GRADUL DIDACTIC I</w:t>
      </w:r>
    </w:p>
    <w:p w:rsidR="00342BBF" w:rsidRPr="00EC2C79" w:rsidRDefault="00342BBF" w:rsidP="008D711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342BBF" w:rsidRPr="00EC2C79" w:rsidRDefault="00342BBF" w:rsidP="005146D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2C79">
        <w:rPr>
          <w:rFonts w:ascii="Times New Roman" w:hAnsi="Times New Roman" w:cs="Times New Roman"/>
          <w:b/>
          <w:bCs/>
          <w:sz w:val="24"/>
          <w:szCs w:val="24"/>
        </w:rPr>
        <w:t>Lista documentelor necesare pentru înscriere</w:t>
      </w:r>
    </w:p>
    <w:p w:rsidR="00342BBF" w:rsidRPr="00EC2C79" w:rsidRDefault="00342BBF" w:rsidP="002C05A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Cerere de înscriere, adresată conducerii Inspectoratului Şcolar, în care candidaţii vor nominaliza instituţia de învăţământ la care doresc să susţină examenul de echivalare;</w:t>
      </w:r>
    </w:p>
    <w:p w:rsidR="00342BBF" w:rsidRPr="00EC2C79" w:rsidRDefault="00342BBF" w:rsidP="002C05A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342BBF" w:rsidRPr="00EC2C79" w:rsidRDefault="00342BBF" w:rsidP="002C05A9">
      <w:pPr>
        <w:numPr>
          <w:ilvl w:val="0"/>
          <w:numId w:val="9"/>
        </w:numPr>
        <w:tabs>
          <w:tab w:val="num" w:pos="1440"/>
        </w:tabs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Copia legalizată a certificatului de naştere;</w:t>
      </w:r>
    </w:p>
    <w:p w:rsidR="00342BBF" w:rsidRPr="00EC2C79" w:rsidRDefault="00342BBF" w:rsidP="002C05A9">
      <w:pPr>
        <w:numPr>
          <w:ilvl w:val="0"/>
          <w:numId w:val="9"/>
        </w:numPr>
        <w:textAlignment w:val="baseline"/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 xml:space="preserve">Copia certificatului de căsătorie în cazul schimbării numelui de familie; în caz de divorţ sau recăsătorie se depun acte doveditoare suplimentare în acest sens; </w:t>
      </w:r>
    </w:p>
    <w:p w:rsidR="00342BBF" w:rsidRPr="00EC2C79" w:rsidRDefault="00342BBF" w:rsidP="00E476F3">
      <w:pPr>
        <w:numPr>
          <w:ilvl w:val="0"/>
          <w:numId w:val="9"/>
        </w:numPr>
        <w:tabs>
          <w:tab w:val="num" w:pos="1440"/>
        </w:tabs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Copie legalizată a diplomei de doctor;</w:t>
      </w:r>
    </w:p>
    <w:p w:rsidR="00342BBF" w:rsidRPr="00EC2C79" w:rsidRDefault="00342BBF" w:rsidP="002C05A9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 xml:space="preserve">Copia legalizată a diplomei de studii, însoţită de foaia matricolă/suplimentul la diplomă; </w:t>
      </w:r>
    </w:p>
    <w:p w:rsidR="00342BBF" w:rsidRPr="00EC2C79" w:rsidRDefault="00342BBF" w:rsidP="002C05A9">
      <w:pPr>
        <w:numPr>
          <w:ilvl w:val="0"/>
          <w:numId w:val="9"/>
        </w:numPr>
        <w:tabs>
          <w:tab w:val="num" w:pos="1440"/>
        </w:tabs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Copie după certificatul de acordare a definitivării în învăţământ, certificată pentru conformitate cu originalul de către conducerea şcolii sau după diploma de absolvire a modulului psihopedagogi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EC2C79">
        <w:rPr>
          <w:rFonts w:ascii="Times New Roman" w:hAnsi="Times New Roman" w:cs="Times New Roman"/>
          <w:sz w:val="24"/>
          <w:szCs w:val="24"/>
        </w:rPr>
        <w:t>;</w:t>
      </w:r>
    </w:p>
    <w:p w:rsidR="00342BBF" w:rsidRPr="00EC2C79" w:rsidRDefault="00342BBF" w:rsidP="002C05A9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Document din care să rezulte încadrarea în învăţământul preuniversitar;</w:t>
      </w:r>
    </w:p>
    <w:p w:rsidR="00342BBF" w:rsidRPr="00EC2C79" w:rsidRDefault="00342BBF" w:rsidP="002C05A9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Dovada privind calificativele acordate la aprecierile anuale în ultimii doi ani şcolari;</w:t>
      </w:r>
    </w:p>
    <w:p w:rsidR="00342BBF" w:rsidRPr="00EC2C79" w:rsidRDefault="00342BBF" w:rsidP="002C05A9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Memoriu de activitate profesională avizat de conducerea unităţii de învăţământ;</w:t>
      </w:r>
    </w:p>
    <w:p w:rsidR="00342BBF" w:rsidRPr="00EC2C79" w:rsidRDefault="00342BBF" w:rsidP="002C05A9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Copia procesului verbal al inspecţiei curente efectuate înaintea depunerii dosarului, certificată pentru conformitate cu originalul de către conducerea şcolii.</w:t>
      </w:r>
    </w:p>
    <w:p w:rsidR="00342BBF" w:rsidRPr="00EC2C79" w:rsidRDefault="00342BBF" w:rsidP="00FD5D9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342BBF" w:rsidRPr="00EC2C79" w:rsidRDefault="00342BBF" w:rsidP="00FD5D9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2C79">
        <w:rPr>
          <w:rFonts w:ascii="Times New Roman" w:hAnsi="Times New Roman" w:cs="Times New Roman"/>
          <w:b/>
          <w:bCs/>
          <w:sz w:val="24"/>
          <w:szCs w:val="24"/>
        </w:rPr>
        <w:t>Condiţii pentru înscriere</w:t>
      </w:r>
    </w:p>
    <w:p w:rsidR="00342BBF" w:rsidRPr="00EC2C79" w:rsidRDefault="00342BBF" w:rsidP="00FD5D91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Calificativ „Foarte bine” la evaluările anuale în ultimii 2 ani şcolari de activitate premergători înscrierii la examen, fără sancţiuni;</w:t>
      </w:r>
    </w:p>
    <w:p w:rsidR="00342BBF" w:rsidRPr="00EC2C79" w:rsidRDefault="00342BBF" w:rsidP="00FD5D91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Calificativ „Foarte bine” la inspecţia şcolară efectuată înainte de depunerea dosarului</w:t>
      </w:r>
    </w:p>
    <w:p w:rsidR="00342BBF" w:rsidRPr="00EC2C79" w:rsidRDefault="00342BBF" w:rsidP="003C70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342BBF" w:rsidRPr="00EC2C79" w:rsidRDefault="00342BBF" w:rsidP="003C70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342BBF" w:rsidRPr="00EC2C79" w:rsidRDefault="00342BBF" w:rsidP="0031398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C2C79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Etapele înscrierii</w:t>
      </w:r>
    </w:p>
    <w:p w:rsidR="00342BBF" w:rsidRPr="00EC2C79" w:rsidRDefault="00342BBF" w:rsidP="003600FB">
      <w:pPr>
        <w:pStyle w:val="ListParagraph"/>
        <w:numPr>
          <w:ilvl w:val="0"/>
          <w:numId w:val="4"/>
        </w:numPr>
        <w:tabs>
          <w:tab w:val="left" w:pos="180"/>
          <w:tab w:val="left" w:pos="1080"/>
          <w:tab w:val="left" w:pos="9072"/>
        </w:tabs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EC2C79">
        <w:rPr>
          <w:rFonts w:ascii="Times New Roman" w:hAnsi="Times New Roman" w:cs="Times New Roman"/>
          <w:color w:val="000000"/>
          <w:sz w:val="24"/>
          <w:szCs w:val="24"/>
        </w:rPr>
        <w:t xml:space="preserve">Candidaţii depun </w:t>
      </w:r>
      <w:smartTag w:uri="urn:schemas-microsoft-com:office:smarttags" w:element="PersonName">
        <w:smartTagPr>
          <w:attr w:name="ProductID" w:val="la Inspectoratul"/>
        </w:smartTagPr>
        <w:r w:rsidRPr="00EC2C79">
          <w:rPr>
            <w:rFonts w:ascii="Times New Roman" w:hAnsi="Times New Roman" w:cs="Times New Roman"/>
            <w:color w:val="000000"/>
            <w:sz w:val="24"/>
            <w:szCs w:val="24"/>
          </w:rPr>
          <w:t>la Inspectoratul</w:t>
        </w:r>
      </w:smartTag>
      <w:r w:rsidRPr="00EC2C79">
        <w:rPr>
          <w:rFonts w:ascii="Times New Roman" w:hAnsi="Times New Roman" w:cs="Times New Roman"/>
          <w:color w:val="000000"/>
          <w:sz w:val="24"/>
          <w:szCs w:val="24"/>
        </w:rPr>
        <w:t xml:space="preserve"> Şcolar al Municipiului Bucureşti, cererea însoţită de dosarul de înscriere.</w:t>
      </w:r>
    </w:p>
    <w:p w:rsidR="00342BBF" w:rsidRPr="00EC2C79" w:rsidRDefault="00342BBF" w:rsidP="00313989">
      <w:pPr>
        <w:pStyle w:val="ListParagraph"/>
        <w:numPr>
          <w:ilvl w:val="0"/>
          <w:numId w:val="4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Cererile de înscriere vor fi supuse aprobării consiliului de administraţie al inspectoratului şcolar de către inspectorul  şcolar pentru dezvoltarea resursei umane.</w:t>
      </w:r>
    </w:p>
    <w:p w:rsidR="00342BBF" w:rsidRPr="00EC2C79" w:rsidRDefault="00342BBF" w:rsidP="00313989">
      <w:pPr>
        <w:pStyle w:val="ListParagraph"/>
        <w:numPr>
          <w:ilvl w:val="0"/>
          <w:numId w:val="4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În caz de respingere a dosarului, candidatul este înştiinţat şi în scris, cu precizarea motivării respingerii dosarului, argumentată de articolul legislativ care prevede reglementări în acest sens.</w:t>
      </w:r>
    </w:p>
    <w:p w:rsidR="00342BBF" w:rsidRPr="00EC2C79" w:rsidRDefault="00342BBF" w:rsidP="00313989">
      <w:pPr>
        <w:pStyle w:val="ListParagraph"/>
        <w:numPr>
          <w:ilvl w:val="0"/>
          <w:numId w:val="4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Inspectorul  şcolar pentru dezvoltarea resursei umane transmite instituţiilor de învăţământ superior dosarele candidaţilor.</w:t>
      </w:r>
    </w:p>
    <w:p w:rsidR="00342BBF" w:rsidRPr="00EC2C79" w:rsidRDefault="00342BBF" w:rsidP="000879AA">
      <w:pPr>
        <w:pStyle w:val="ListParagraph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42BBF" w:rsidRPr="00EC2C79" w:rsidRDefault="00342BBF" w:rsidP="000879A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2C79">
        <w:rPr>
          <w:rFonts w:ascii="Times New Roman" w:hAnsi="Times New Roman" w:cs="Times New Roman"/>
          <w:b/>
          <w:bCs/>
          <w:sz w:val="24"/>
          <w:szCs w:val="24"/>
        </w:rPr>
        <w:t>Probele examenului</w:t>
      </w:r>
    </w:p>
    <w:p w:rsidR="00342BBF" w:rsidRPr="00EC2C79" w:rsidRDefault="00342BBF" w:rsidP="00313989">
      <w:pPr>
        <w:pStyle w:val="ListParagraph"/>
        <w:numPr>
          <w:ilvl w:val="0"/>
          <w:numId w:val="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Susţinerea unei inspecţii curente la clasă înaintea depunerii dosarului. Inspecţia se efectuează la 4 activităţi didactice şi este valabilă numai pentru anul şcolar în care a fost efectuată. Inspecţia se încheie cu un raport scris şi trebuie să se finalizeze cu un calificativ de cel puţin „Foarte bine”.</w:t>
      </w:r>
    </w:p>
    <w:p w:rsidR="00342BBF" w:rsidRPr="00EC2C79" w:rsidRDefault="00342BBF" w:rsidP="00557A40">
      <w:pPr>
        <w:pStyle w:val="ListParagraph"/>
        <w:numPr>
          <w:ilvl w:val="0"/>
          <w:numId w:val="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color w:val="000000"/>
          <w:sz w:val="24"/>
          <w:szCs w:val="24"/>
        </w:rPr>
        <w:t xml:space="preserve">Susţinerea unei inspecţii speciale la clasă. Inspecţia se efectuează la 4 activităţi didactice în prezenţa comisiei aprobate de minister;  trebuie să se finalizeze cu nota minimă 9 (nouă), notă care nu poate fi contestată. </w:t>
      </w:r>
    </w:p>
    <w:p w:rsidR="00342BBF" w:rsidRPr="00EC2C79" w:rsidRDefault="00342BBF" w:rsidP="00557A40">
      <w:pPr>
        <w:pStyle w:val="ListParagraph"/>
        <w:numPr>
          <w:ilvl w:val="0"/>
          <w:numId w:val="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 xml:space="preserve">Validarea examenului se face de către Ministerul Educaţiei Naţionale prin ordin de ministru. </w:t>
      </w:r>
    </w:p>
    <w:p w:rsidR="00342BBF" w:rsidRPr="00EC2C79" w:rsidRDefault="00342BBF" w:rsidP="008D711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2C79">
        <w:rPr>
          <w:rFonts w:ascii="Times New Roman" w:hAnsi="Times New Roman" w:cs="Times New Roman"/>
          <w:b/>
          <w:bCs/>
          <w:sz w:val="24"/>
          <w:szCs w:val="24"/>
        </w:rPr>
        <w:t>Calendarul activităţilor</w:t>
      </w:r>
    </w:p>
    <w:p w:rsidR="00342BBF" w:rsidRDefault="00342BBF" w:rsidP="00CE327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>În tot timpul anului şcolar, după acordarea diplomei de doctor.</w:t>
      </w:r>
    </w:p>
    <w:p w:rsidR="00342BBF" w:rsidRDefault="00342BBF" w:rsidP="00CE327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342BBF" w:rsidRDefault="00342BBF" w:rsidP="00CE327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342BBF" w:rsidRPr="00EC2C79" w:rsidRDefault="00342BBF" w:rsidP="00CE3279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342BBF" w:rsidRPr="00EC2C79" w:rsidRDefault="00342BBF" w:rsidP="00EC2C79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C2C79">
        <w:rPr>
          <w:rFonts w:ascii="Times New Roman" w:hAnsi="Times New Roman" w:cs="Times New Roman"/>
          <w:b/>
          <w:sz w:val="24"/>
          <w:szCs w:val="24"/>
        </w:rPr>
        <w:t>Inspector şcolar pentru dezvoltarea resursei umane,</w:t>
      </w:r>
    </w:p>
    <w:p w:rsidR="00342BBF" w:rsidRPr="00EC2C79" w:rsidRDefault="00342BBF" w:rsidP="00EC2C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C79">
        <w:rPr>
          <w:rFonts w:ascii="Times New Roman" w:hAnsi="Times New Roman" w:cs="Times New Roman"/>
          <w:b/>
          <w:sz w:val="24"/>
          <w:szCs w:val="24"/>
        </w:rPr>
        <w:t>Prof. Valerica LUPU</w:t>
      </w:r>
    </w:p>
    <w:p w:rsidR="00342BBF" w:rsidRPr="00EC2C79" w:rsidRDefault="00342BBF" w:rsidP="00EC2C79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2C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sectPr w:rsidR="00342BBF" w:rsidRPr="00EC2C79" w:rsidSect="008D7119">
      <w:footerReference w:type="default" r:id="rId9"/>
      <w:pgSz w:w="12240" w:h="15840"/>
      <w:pgMar w:top="720" w:right="135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BBF" w:rsidRDefault="00342BBF">
      <w:r>
        <w:separator/>
      </w:r>
    </w:p>
  </w:endnote>
  <w:endnote w:type="continuationSeparator" w:id="0">
    <w:p w:rsidR="00342BBF" w:rsidRDefault="00342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BBF" w:rsidRDefault="00342BBF" w:rsidP="00BD1697">
    <w:pPr>
      <w:pStyle w:val="Footer"/>
      <w:framePr w:wrap="auto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2</w:t>
    </w:r>
    <w:r>
      <w:rPr>
        <w:rStyle w:val="PageNumber"/>
        <w:rFonts w:cs="Calibri"/>
      </w:rPr>
      <w:fldChar w:fldCharType="end"/>
    </w:r>
  </w:p>
  <w:p w:rsidR="00342BBF" w:rsidRDefault="00342BBF" w:rsidP="0078555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BBF" w:rsidRDefault="00342BBF">
      <w:r>
        <w:separator/>
      </w:r>
    </w:p>
  </w:footnote>
  <w:footnote w:type="continuationSeparator" w:id="0">
    <w:p w:rsidR="00342BBF" w:rsidRDefault="00342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5CC4"/>
    <w:multiLevelType w:val="hybridMultilevel"/>
    <w:tmpl w:val="A43ACA5C"/>
    <w:lvl w:ilvl="0" w:tplc="E7F67E1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6DE230A"/>
    <w:multiLevelType w:val="hybridMultilevel"/>
    <w:tmpl w:val="359E5F46"/>
    <w:lvl w:ilvl="0" w:tplc="31E6B48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2E02B9E"/>
    <w:multiLevelType w:val="hybridMultilevel"/>
    <w:tmpl w:val="CEAC17DE"/>
    <w:lvl w:ilvl="0" w:tplc="48CAFC6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A5E12A7"/>
    <w:multiLevelType w:val="hybridMultilevel"/>
    <w:tmpl w:val="2452B570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302DC1"/>
    <w:multiLevelType w:val="hybridMultilevel"/>
    <w:tmpl w:val="1276981C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3E5F7CC6"/>
    <w:multiLevelType w:val="hybridMultilevel"/>
    <w:tmpl w:val="CE4271C0"/>
    <w:lvl w:ilvl="0" w:tplc="DED8B91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2433681"/>
    <w:multiLevelType w:val="hybridMultilevel"/>
    <w:tmpl w:val="A648C15E"/>
    <w:lvl w:ilvl="0" w:tplc="ECF28B9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4016E57"/>
    <w:multiLevelType w:val="hybridMultilevel"/>
    <w:tmpl w:val="83002C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90C580E"/>
    <w:multiLevelType w:val="hybridMultilevel"/>
    <w:tmpl w:val="1EEC844C"/>
    <w:lvl w:ilvl="0" w:tplc="A9940BE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2FA4993"/>
    <w:multiLevelType w:val="hybridMultilevel"/>
    <w:tmpl w:val="BE5E964C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7DE33683"/>
    <w:multiLevelType w:val="hybridMultilevel"/>
    <w:tmpl w:val="010A2AD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4B7"/>
    <w:rsid w:val="000562D2"/>
    <w:rsid w:val="0005645E"/>
    <w:rsid w:val="00056E39"/>
    <w:rsid w:val="000761B7"/>
    <w:rsid w:val="000879AA"/>
    <w:rsid w:val="00093647"/>
    <w:rsid w:val="000B0977"/>
    <w:rsid w:val="000D7EB1"/>
    <w:rsid w:val="000E460E"/>
    <w:rsid w:val="000F0983"/>
    <w:rsid w:val="00122581"/>
    <w:rsid w:val="00140415"/>
    <w:rsid w:val="001424DC"/>
    <w:rsid w:val="001818AA"/>
    <w:rsid w:val="001B5A1D"/>
    <w:rsid w:val="001E6817"/>
    <w:rsid w:val="002131B6"/>
    <w:rsid w:val="00213B9D"/>
    <w:rsid w:val="00216786"/>
    <w:rsid w:val="002218C1"/>
    <w:rsid w:val="0022241A"/>
    <w:rsid w:val="00242ED4"/>
    <w:rsid w:val="002A2F91"/>
    <w:rsid w:val="002C05A9"/>
    <w:rsid w:val="00313989"/>
    <w:rsid w:val="00342BBF"/>
    <w:rsid w:val="003537AA"/>
    <w:rsid w:val="003600FB"/>
    <w:rsid w:val="00364F54"/>
    <w:rsid w:val="003758CE"/>
    <w:rsid w:val="003A12C7"/>
    <w:rsid w:val="003C704C"/>
    <w:rsid w:val="003D2996"/>
    <w:rsid w:val="004047A0"/>
    <w:rsid w:val="00424448"/>
    <w:rsid w:val="00452BDA"/>
    <w:rsid w:val="004574A1"/>
    <w:rsid w:val="00461572"/>
    <w:rsid w:val="00477E7F"/>
    <w:rsid w:val="00497FF0"/>
    <w:rsid w:val="004A79BE"/>
    <w:rsid w:val="004C125D"/>
    <w:rsid w:val="00506C25"/>
    <w:rsid w:val="005146D7"/>
    <w:rsid w:val="00522517"/>
    <w:rsid w:val="00535F76"/>
    <w:rsid w:val="00557A40"/>
    <w:rsid w:val="00583ACA"/>
    <w:rsid w:val="005A753C"/>
    <w:rsid w:val="005B2BB4"/>
    <w:rsid w:val="005E4D02"/>
    <w:rsid w:val="005F0414"/>
    <w:rsid w:val="00664DB7"/>
    <w:rsid w:val="006929CF"/>
    <w:rsid w:val="0074011C"/>
    <w:rsid w:val="00746247"/>
    <w:rsid w:val="007633D8"/>
    <w:rsid w:val="00764D74"/>
    <w:rsid w:val="00785553"/>
    <w:rsid w:val="0078755F"/>
    <w:rsid w:val="007B7E4B"/>
    <w:rsid w:val="007E0E34"/>
    <w:rsid w:val="007F1BBA"/>
    <w:rsid w:val="00816AE9"/>
    <w:rsid w:val="0082031C"/>
    <w:rsid w:val="008C1A99"/>
    <w:rsid w:val="008C20BA"/>
    <w:rsid w:val="008C2591"/>
    <w:rsid w:val="008D7119"/>
    <w:rsid w:val="00916642"/>
    <w:rsid w:val="009F5877"/>
    <w:rsid w:val="00A422E1"/>
    <w:rsid w:val="00A47022"/>
    <w:rsid w:val="00A716BF"/>
    <w:rsid w:val="00A96DDB"/>
    <w:rsid w:val="00B3194C"/>
    <w:rsid w:val="00B37672"/>
    <w:rsid w:val="00B430A0"/>
    <w:rsid w:val="00B444EA"/>
    <w:rsid w:val="00B50352"/>
    <w:rsid w:val="00B9494A"/>
    <w:rsid w:val="00BD1697"/>
    <w:rsid w:val="00BE30E5"/>
    <w:rsid w:val="00C1365C"/>
    <w:rsid w:val="00C22243"/>
    <w:rsid w:val="00C644AD"/>
    <w:rsid w:val="00CE3279"/>
    <w:rsid w:val="00D153C6"/>
    <w:rsid w:val="00D473E7"/>
    <w:rsid w:val="00D50433"/>
    <w:rsid w:val="00D657F8"/>
    <w:rsid w:val="00D67F49"/>
    <w:rsid w:val="00D75685"/>
    <w:rsid w:val="00DA508F"/>
    <w:rsid w:val="00DC50F4"/>
    <w:rsid w:val="00DE37E0"/>
    <w:rsid w:val="00E476F3"/>
    <w:rsid w:val="00E8010F"/>
    <w:rsid w:val="00EA22FC"/>
    <w:rsid w:val="00EB211F"/>
    <w:rsid w:val="00EC2C79"/>
    <w:rsid w:val="00EC7916"/>
    <w:rsid w:val="00EC7AD6"/>
    <w:rsid w:val="00F016BD"/>
    <w:rsid w:val="00F224B7"/>
    <w:rsid w:val="00F54FF8"/>
    <w:rsid w:val="00F56EB2"/>
    <w:rsid w:val="00F67D54"/>
    <w:rsid w:val="00F97F80"/>
    <w:rsid w:val="00FB0254"/>
    <w:rsid w:val="00FC6862"/>
    <w:rsid w:val="00FD5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9BE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224B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D7119"/>
    <w:pPr>
      <w:ind w:left="720"/>
    </w:pPr>
  </w:style>
  <w:style w:type="paragraph" w:styleId="Footer">
    <w:name w:val="footer"/>
    <w:basedOn w:val="Normal"/>
    <w:link w:val="FooterChar"/>
    <w:uiPriority w:val="99"/>
    <w:rsid w:val="0078555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6247"/>
    <w:rPr>
      <w:rFonts w:cs="Times New Roman"/>
      <w:lang w:val="ro-RO"/>
    </w:rPr>
  </w:style>
  <w:style w:type="character" w:styleId="PageNumber">
    <w:name w:val="page number"/>
    <w:basedOn w:val="DefaultParagraphFont"/>
    <w:uiPriority w:val="99"/>
    <w:rsid w:val="00785553"/>
    <w:rPr>
      <w:rFonts w:cs="Times New Roman"/>
    </w:rPr>
  </w:style>
  <w:style w:type="character" w:customStyle="1" w:styleId="sttlitera">
    <w:name w:val="st_tlitera"/>
    <w:basedOn w:val="DefaultParagraphFont"/>
    <w:uiPriority w:val="99"/>
    <w:rsid w:val="002C05A9"/>
    <w:rPr>
      <w:rFonts w:cs="Times New Roman"/>
    </w:rPr>
  </w:style>
  <w:style w:type="character" w:customStyle="1" w:styleId="CaracterCaracter">
    <w:name w:val="Caracter Caracter"/>
    <w:basedOn w:val="DefaultParagraphFont"/>
    <w:uiPriority w:val="99"/>
    <w:rsid w:val="00EC2C79"/>
    <w:rPr>
      <w:rFonts w:cs="Times New Roman"/>
      <w:sz w:val="24"/>
      <w:szCs w:val="24"/>
      <w:lang w:val="ro-RO" w:eastAsia="ro-RO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441</Words>
  <Characters>2518</Characters>
  <Application>Microsoft Office Outlook</Application>
  <DocSecurity>0</DocSecurity>
  <Lines>0</Lines>
  <Paragraphs>0</Paragraphs>
  <ScaleCrop>false</ScaleCrop>
  <Company>ISMB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lupu</dc:creator>
  <cp:keywords/>
  <dc:description/>
  <cp:lastModifiedBy>Lupu</cp:lastModifiedBy>
  <cp:revision>3</cp:revision>
  <dcterms:created xsi:type="dcterms:W3CDTF">2013-09-12T06:59:00Z</dcterms:created>
  <dcterms:modified xsi:type="dcterms:W3CDTF">2013-09-23T09:23:00Z</dcterms:modified>
</cp:coreProperties>
</file>